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730A6D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730A6D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730A6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30A6D">
              <w:rPr>
                <w:lang w:val="el-GR"/>
              </w:rPr>
              <w:t xml:space="preserve"> </w:t>
            </w:r>
            <w:r w:rsidRPr="00730A6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Συσκευή πλήρωσης ορολογικών πιπεττών</w:t>
            </w:r>
            <w:bookmarkStart w:id="0" w:name="_GoBack"/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30A6D" w:rsidRPr="004E67E9" w:rsidTr="00D9458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6D" w:rsidRPr="00730A6D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Να λειτουργεί με όλες τις στάνταρ γυάλινες και πλαστικές </w:t>
            </w:r>
            <w:proofErr w:type="spellStart"/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πιπέτες</w:t>
            </w:r>
            <w:proofErr w:type="spellEnd"/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με εύρος από 1 έως 100 </w:t>
            </w:r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>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30A6D" w:rsidRPr="004E67E9" w:rsidTr="00D9458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6D" w:rsidRPr="00730A6D" w:rsidRDefault="00730A6D" w:rsidP="00730A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Να έχει υψηλή ταχύτητα ώστε να μεταφέρει 25 </w:t>
            </w:r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>ml</w:t>
            </w: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σε λιγότερο από 3 δευτερόλεπτα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30A6D" w:rsidRPr="004E67E9" w:rsidTr="00D9458C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6D" w:rsidRPr="00730A6D" w:rsidRDefault="00730A6D" w:rsidP="00730A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Ο χρόνος αποφόρτισης της μπαταρίας να είναι τουλάχιστον 10 ώρες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730A6D" w:rsidRPr="004E67E9" w:rsidTr="00D9458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6D" w:rsidRPr="00730A6D" w:rsidRDefault="00730A6D" w:rsidP="00730A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διαθέτει ακριβή έλεγχο της αναρρόφησης-</w:t>
            </w:r>
            <w:proofErr w:type="spellStart"/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εκρόφησης</w:t>
            </w:r>
            <w:proofErr w:type="spellEnd"/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και λειτουργία σταγόνας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730A6D" w:rsidRPr="004E67E9" w:rsidTr="00D9458C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6D" w:rsidRPr="00730A6D" w:rsidRDefault="00730A6D" w:rsidP="00730A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είναι ελαφρύς και το βάρος του να είναι μικρότερο από 210</w:t>
            </w:r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>g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730A6D" w:rsidRPr="004E67E9" w:rsidTr="00D9458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6D" w:rsidRPr="00730A6D" w:rsidRDefault="00730A6D" w:rsidP="00730A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έχει εργονομική λαβή και ειδικό στήριγμα ώστε να μπορεί να στέκεται ακουμπισμένη πλάγια στον πάγκο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30A6D" w:rsidRPr="00730A6D" w:rsidTr="00D9458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6D" w:rsidRPr="00730A6D" w:rsidRDefault="00730A6D" w:rsidP="00730A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προσφέρεται με υδρόφοβο φίλτρο 0.45μ</w:t>
            </w:r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>m</w:t>
            </w: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και </w:t>
            </w:r>
            <w:proofErr w:type="spellStart"/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αποστειρωμέν</w:t>
            </w:r>
            <w:proofErr w:type="spellEnd"/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>o</w:t>
            </w: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υδρόφοβο φίλτρο 0.22μ</w:t>
            </w:r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>m</w:t>
            </w: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τα οποία να μπορούν να τοποθετηθούν εναλλάξ χωρίς εργαλεία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30A6D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0A6D" w:rsidRPr="00730A6D" w:rsidTr="00B47A9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6D" w:rsidRPr="00730A6D" w:rsidRDefault="00730A6D" w:rsidP="00730A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διαθέτει οθόνη στην οποία να εμφανίζονται οι ρυθμίσεις ταχύτητας και η κατάσταση της μπαταρίας</w:t>
            </w:r>
          </w:p>
        </w:tc>
        <w:tc>
          <w:tcPr>
            <w:tcW w:w="1080" w:type="dxa"/>
            <w:shd w:val="clear" w:color="auto" w:fill="auto"/>
          </w:tcPr>
          <w:p w:rsidR="00730A6D" w:rsidRDefault="00730A6D" w:rsidP="00730A6D">
            <w:pPr>
              <w:jc w:val="center"/>
            </w:pPr>
            <w:r w:rsidRPr="00FE32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0A6D" w:rsidRPr="00730A6D" w:rsidTr="00B47A9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6D" w:rsidRPr="00730A6D" w:rsidRDefault="00730A6D" w:rsidP="00730A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διαθέτει αυτόματο κλείσιμο όταν δεν χρησιμοποιείται για πάνω από 5 λεπτά</w:t>
            </w:r>
          </w:p>
        </w:tc>
        <w:tc>
          <w:tcPr>
            <w:tcW w:w="1080" w:type="dxa"/>
            <w:shd w:val="clear" w:color="auto" w:fill="auto"/>
          </w:tcPr>
          <w:p w:rsidR="00730A6D" w:rsidRDefault="00730A6D" w:rsidP="00730A6D">
            <w:pPr>
              <w:jc w:val="center"/>
            </w:pPr>
            <w:r w:rsidRPr="00FE32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0A6D" w:rsidRPr="00730A6D" w:rsidTr="00B47A9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6D" w:rsidRPr="00730A6D" w:rsidRDefault="00730A6D" w:rsidP="00730A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Να αποστειρώνονται τα μέρη του </w:t>
            </w:r>
            <w:proofErr w:type="spellStart"/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πιπεταδόρου</w:t>
            </w:r>
            <w:proofErr w:type="spellEnd"/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που έρχονται σε επαφή με τις ορολογικές </w:t>
            </w:r>
            <w:proofErr w:type="spellStart"/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πιπέττες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730A6D" w:rsidRDefault="00730A6D" w:rsidP="00730A6D">
            <w:pPr>
              <w:jc w:val="center"/>
            </w:pPr>
            <w:r w:rsidRPr="00FE32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0A6D" w:rsidRPr="00730A6D" w:rsidTr="00B47A9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6D" w:rsidRPr="00730A6D" w:rsidRDefault="00730A6D" w:rsidP="00730A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Να είναι ανθεκτική στην ακτινοβολία </w:t>
            </w:r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>UV</w:t>
            </w:r>
          </w:p>
        </w:tc>
        <w:tc>
          <w:tcPr>
            <w:tcW w:w="1080" w:type="dxa"/>
            <w:shd w:val="clear" w:color="auto" w:fill="auto"/>
          </w:tcPr>
          <w:p w:rsidR="00730A6D" w:rsidRDefault="00730A6D" w:rsidP="00730A6D">
            <w:pPr>
              <w:jc w:val="center"/>
            </w:pPr>
            <w:r w:rsidRPr="00FE32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0A6D" w:rsidRPr="004E67E9" w:rsidTr="00B47A9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6D" w:rsidRPr="00730A6D" w:rsidRDefault="00730A6D" w:rsidP="00730A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>Να π</w:t>
            </w:r>
            <w:proofErr w:type="spellStart"/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>ροσφέρετ</w:t>
            </w:r>
            <w:proofErr w:type="spellEnd"/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αι </w:t>
            </w:r>
            <w:proofErr w:type="spellStart"/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>στ</w:t>
            </w:r>
            <w:proofErr w:type="spellEnd"/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αντ </w:t>
            </w:r>
            <w:proofErr w:type="spellStart"/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>φόρτισης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730A6D" w:rsidRDefault="00730A6D" w:rsidP="00730A6D">
            <w:pPr>
              <w:jc w:val="center"/>
            </w:pPr>
            <w:r w:rsidRPr="00FE32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0A6D" w:rsidRPr="004E67E9" w:rsidTr="00B47A9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6D" w:rsidRPr="00730A6D" w:rsidRDefault="00730A6D" w:rsidP="00730A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</w:t>
            </w:r>
            <w:proofErr w:type="spellStart"/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>αθέτει π</w:t>
            </w:r>
            <w:proofErr w:type="spellStart"/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>ιστο</w:t>
            </w:r>
            <w:proofErr w:type="spellEnd"/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>ποιητικό CE</w:t>
            </w:r>
          </w:p>
        </w:tc>
        <w:tc>
          <w:tcPr>
            <w:tcW w:w="1080" w:type="dxa"/>
            <w:shd w:val="clear" w:color="auto" w:fill="auto"/>
          </w:tcPr>
          <w:p w:rsidR="00730A6D" w:rsidRDefault="00730A6D" w:rsidP="00730A6D">
            <w:pPr>
              <w:jc w:val="center"/>
            </w:pPr>
            <w:r w:rsidRPr="00FE32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0A6D" w:rsidRPr="00730A6D" w:rsidTr="00B47A9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6D" w:rsidRPr="00730A6D" w:rsidRDefault="00730A6D" w:rsidP="00730A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Ο </w:t>
            </w:r>
            <w:proofErr w:type="spellStart"/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κατασκευστής</w:t>
            </w:r>
            <w:proofErr w:type="spellEnd"/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και ο προμηθευτής να διαθέτουν </w:t>
            </w:r>
            <w:r w:rsidRPr="00730A6D">
              <w:rPr>
                <w:rFonts w:ascii="Tahoma" w:hAnsi="Tahoma" w:cs="Tahoma"/>
                <w:color w:val="000000"/>
                <w:sz w:val="18"/>
                <w:szCs w:val="18"/>
              </w:rPr>
              <w:t>ISO</w:t>
            </w:r>
            <w:r w:rsidRPr="00730A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9001</w:t>
            </w:r>
          </w:p>
        </w:tc>
        <w:tc>
          <w:tcPr>
            <w:tcW w:w="1080" w:type="dxa"/>
            <w:shd w:val="clear" w:color="auto" w:fill="auto"/>
          </w:tcPr>
          <w:p w:rsidR="00730A6D" w:rsidRDefault="00730A6D" w:rsidP="00730A6D">
            <w:pPr>
              <w:jc w:val="center"/>
            </w:pPr>
            <w:r w:rsidRPr="00FE32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0A6D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30A6D" w:rsidRPr="004E67E9" w:rsidRDefault="00730A6D" w:rsidP="00730A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730A6D"/>
    <w:rsid w:val="007735E4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D736C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F9293163</Template>
  <TotalTime>0</TotalTime>
  <Pages>1</Pages>
  <Words>219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2025-12-16T10:19:00Z</dcterms:created>
  <dcterms:modified xsi:type="dcterms:W3CDTF">2025-12-16T10:19:00Z</dcterms:modified>
</cp:coreProperties>
</file>